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BA865" w14:textId="77777777" w:rsidR="00C233FF" w:rsidRDefault="00C233FF" w:rsidP="00C233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KENNERTON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fl.1427)</w:t>
      </w:r>
    </w:p>
    <w:p w14:paraId="17D8062E" w14:textId="77777777" w:rsidR="00C233FF" w:rsidRDefault="00C233FF" w:rsidP="00C233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Kingswood</w:t>
      </w:r>
      <w:proofErr w:type="spellEnd"/>
      <w:r>
        <w:rPr>
          <w:rFonts w:cs="Times New Roman"/>
          <w:szCs w:val="24"/>
        </w:rPr>
        <w:t xml:space="preserve">, Wiltshire. </w:t>
      </w:r>
      <w:proofErr w:type="spellStart"/>
      <w:r>
        <w:rPr>
          <w:rFonts w:cs="Times New Roman"/>
          <w:szCs w:val="24"/>
        </w:rPr>
        <w:t>Sheather</w:t>
      </w:r>
      <w:proofErr w:type="spellEnd"/>
      <w:r>
        <w:rPr>
          <w:rFonts w:cs="Times New Roman"/>
          <w:szCs w:val="24"/>
        </w:rPr>
        <w:t>.</w:t>
      </w:r>
    </w:p>
    <w:p w14:paraId="5571E43B" w14:textId="77777777" w:rsidR="00C233FF" w:rsidRDefault="00C233FF" w:rsidP="00C233FF">
      <w:pPr>
        <w:pStyle w:val="NoSpacing"/>
        <w:rPr>
          <w:rFonts w:cs="Times New Roman"/>
          <w:szCs w:val="24"/>
        </w:rPr>
      </w:pPr>
    </w:p>
    <w:p w14:paraId="0D4D9D41" w14:textId="77777777" w:rsidR="00C233FF" w:rsidRDefault="00C233FF" w:rsidP="00C233FF">
      <w:pPr>
        <w:pStyle w:val="NoSpacing"/>
        <w:rPr>
          <w:rFonts w:cs="Times New Roman"/>
          <w:szCs w:val="24"/>
        </w:rPr>
      </w:pPr>
    </w:p>
    <w:p w14:paraId="759676B7" w14:textId="77777777" w:rsidR="00C233FF" w:rsidRDefault="00C233FF" w:rsidP="00C233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>John Yonge(q.v.) brought a plaint of debt against him, John Staple of</w:t>
      </w:r>
    </w:p>
    <w:p w14:paraId="28553BD9" w14:textId="77777777" w:rsidR="00C233FF" w:rsidRDefault="00C233FF" w:rsidP="00C233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Gloucester(q.v.) and Richard Sherman of Gloucester(q.v.).</w:t>
      </w:r>
    </w:p>
    <w:p w14:paraId="68E5C6ED" w14:textId="77777777" w:rsidR="00C233FF" w:rsidRDefault="00C233FF" w:rsidP="00C233FF">
      <w:pPr>
        <w:pStyle w:val="NoSpacing"/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t xml:space="preserve">( </w:t>
      </w:r>
      <w:hyperlink r:id="rId6" w:history="1">
        <w:r w:rsidRPr="0088755F">
          <w:rPr>
            <w:rStyle w:val="Hyperlink"/>
          </w:rPr>
          <w:t>https://waalt.uh.edu/index.php/CP40/664</w:t>
        </w:r>
      </w:hyperlink>
      <w:r>
        <w:t xml:space="preserve"> )</w:t>
      </w:r>
    </w:p>
    <w:p w14:paraId="520D5CCB" w14:textId="77777777" w:rsidR="00C233FF" w:rsidRDefault="00C233FF" w:rsidP="00C233FF">
      <w:pPr>
        <w:pStyle w:val="NoSpacing"/>
        <w:rPr>
          <w:rFonts w:cs="Times New Roman"/>
          <w:szCs w:val="24"/>
        </w:rPr>
      </w:pPr>
    </w:p>
    <w:p w14:paraId="65ADCAC2" w14:textId="77777777" w:rsidR="00C233FF" w:rsidRDefault="00C233FF" w:rsidP="00C233FF">
      <w:pPr>
        <w:pStyle w:val="NoSpacing"/>
        <w:rPr>
          <w:rFonts w:cs="Times New Roman"/>
          <w:szCs w:val="24"/>
        </w:rPr>
      </w:pPr>
    </w:p>
    <w:p w14:paraId="57486DB6" w14:textId="77777777" w:rsidR="00C233FF" w:rsidRDefault="00C233FF" w:rsidP="00C233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March 2023</w:t>
      </w:r>
    </w:p>
    <w:p w14:paraId="16BC91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7A4EC" w14:textId="77777777" w:rsidR="00C233FF" w:rsidRDefault="00C233FF" w:rsidP="009139A6">
      <w:r>
        <w:separator/>
      </w:r>
    </w:p>
  </w:endnote>
  <w:endnote w:type="continuationSeparator" w:id="0">
    <w:p w14:paraId="4B21B20D" w14:textId="77777777" w:rsidR="00C233FF" w:rsidRDefault="00C233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9D4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4D7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DB8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9245E" w14:textId="77777777" w:rsidR="00C233FF" w:rsidRDefault="00C233FF" w:rsidP="009139A6">
      <w:r>
        <w:separator/>
      </w:r>
    </w:p>
  </w:footnote>
  <w:footnote w:type="continuationSeparator" w:id="0">
    <w:p w14:paraId="43148A0C" w14:textId="77777777" w:rsidR="00C233FF" w:rsidRDefault="00C233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29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936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BDB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3F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233FF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A8448"/>
  <w15:chartTrackingRefBased/>
  <w15:docId w15:val="{521E50EF-FF63-40E1-9EB2-A40563F6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233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2023-03-29T16:47:00Z</dcterms:created>
  <dcterms:modified xsi:type="dcterms:W3CDTF">2023-03-29T16:47:00Z</dcterms:modified>
</cp:coreProperties>
</file>